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D9AF5" w14:textId="6C393698" w:rsidR="00256B51" w:rsidRPr="00743F5F" w:rsidRDefault="00256B51" w:rsidP="00256B51">
      <w:pPr>
        <w:pStyle w:val="Unittitle"/>
      </w:pPr>
      <w:r>
        <w:t xml:space="preserve">6. </w:t>
      </w:r>
      <w:r w:rsidR="008729BF">
        <w:t>Construction m</w:t>
      </w:r>
      <w:r>
        <w:t>easurement principles</w:t>
      </w:r>
    </w:p>
    <w:p w14:paraId="6EA6D49A" w14:textId="3A6470B8" w:rsidR="00256B51" w:rsidRDefault="00256B51" w:rsidP="00256B51">
      <w:pPr>
        <w:pStyle w:val="Heading1"/>
      </w:pPr>
      <w:r>
        <w:t xml:space="preserve">Worksheet 2: Standard units of measurement and measurement techniques </w:t>
      </w:r>
      <w:r w:rsidRPr="00692A45">
        <w:t>(</w:t>
      </w:r>
      <w:r>
        <w:t>learner</w:t>
      </w:r>
      <w:r w:rsidRPr="00692A45">
        <w:t>)</w:t>
      </w:r>
    </w:p>
    <w:p w14:paraId="2B54A64A" w14:textId="77777777" w:rsidR="004B2D9F" w:rsidRDefault="004B2D9F" w:rsidP="004B2D9F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color w:val="000000"/>
          <w:szCs w:val="22"/>
        </w:rPr>
      </w:pPr>
      <w:r>
        <w:rPr>
          <w:color w:val="000000"/>
          <w:szCs w:val="22"/>
        </w:rPr>
        <w:t>Do not overthink your answers. No answer is incorrect, they are YOUR answers.</w:t>
      </w:r>
    </w:p>
    <w:p w14:paraId="1A826CB8" w14:textId="77777777" w:rsidR="00256B51" w:rsidRDefault="00256B51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color w:val="000000"/>
          <w:szCs w:val="22"/>
        </w:rPr>
      </w:pPr>
    </w:p>
    <w:p w14:paraId="1D67BF31" w14:textId="77777777" w:rsidR="004B2D9F" w:rsidRDefault="004B2D9F" w:rsidP="004B2D9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tall are you?</w:t>
      </w:r>
    </w:p>
    <w:p w14:paraId="301E6D3B" w14:textId="77777777" w:rsidR="004B2D9F" w:rsidRDefault="004B2D9F" w:rsidP="004B2D9F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1A512D47" w14:textId="77777777" w:rsidR="004B2D9F" w:rsidRDefault="004B2D9F" w:rsidP="004B2D9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much do you weigh?</w:t>
      </w:r>
    </w:p>
    <w:p w14:paraId="3742C327" w14:textId="77777777" w:rsidR="004B2D9F" w:rsidRDefault="004B2D9F" w:rsidP="004B2D9F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17457827" w14:textId="77777777" w:rsidR="004B2D9F" w:rsidRDefault="004B2D9F" w:rsidP="004B2D9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far did you travel to get here today?</w:t>
      </w:r>
    </w:p>
    <w:p w14:paraId="5F1F207F" w14:textId="77777777" w:rsidR="004B2D9F" w:rsidRDefault="004B2D9F" w:rsidP="004B2D9F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482E880B" w14:textId="77777777" w:rsidR="004B2D9F" w:rsidRDefault="004B2D9F" w:rsidP="004B2D9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long did it take you to get here today?</w:t>
      </w:r>
    </w:p>
    <w:p w14:paraId="3C25FB04" w14:textId="77777777" w:rsidR="004B2D9F" w:rsidRDefault="004B2D9F" w:rsidP="004B2D9F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181BAD4F" w14:textId="77777777" w:rsidR="004B2D9F" w:rsidRDefault="004B2D9F" w:rsidP="004B2D9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What is the speed limit for cars on a motorway?</w:t>
      </w:r>
    </w:p>
    <w:p w14:paraId="78D475E7" w14:textId="77777777" w:rsidR="004B2D9F" w:rsidRDefault="004B2D9F" w:rsidP="004B2D9F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09BC26B1" w14:textId="77777777" w:rsidR="004B2D9F" w:rsidRDefault="004B2D9F" w:rsidP="004B2D9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wide is an A4 sheet of paper?</w:t>
      </w:r>
    </w:p>
    <w:p w14:paraId="12250CE0" w14:textId="77777777" w:rsidR="004B2D9F" w:rsidRDefault="004B2D9F" w:rsidP="004B2D9F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326BA62C" w14:textId="77777777" w:rsidR="004B2D9F" w:rsidRDefault="004B2D9F" w:rsidP="004B2D9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What is the temperature of this room?</w:t>
      </w:r>
    </w:p>
    <w:p w14:paraId="66D2B3AF" w14:textId="77777777" w:rsidR="004B2D9F" w:rsidRDefault="004B2D9F" w:rsidP="004B2D9F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3C442847" w14:textId="77777777" w:rsidR="004B2D9F" w:rsidRDefault="004B2D9F" w:rsidP="004B2D9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What is the floor area of this room?</w:t>
      </w:r>
    </w:p>
    <w:p w14:paraId="1DC9EE42" w14:textId="77777777" w:rsidR="004B2D9F" w:rsidRDefault="004B2D9F" w:rsidP="004B2D9F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66C611DF" w14:textId="77777777" w:rsidR="004B2D9F" w:rsidRDefault="004B2D9F" w:rsidP="004B2D9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What is the volume of an average family car fuel tank?</w:t>
      </w:r>
    </w:p>
    <w:p w14:paraId="57A8852E" w14:textId="77777777" w:rsidR="004B2D9F" w:rsidRDefault="004B2D9F" w:rsidP="004B2D9F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770A287F" w14:textId="77777777" w:rsidR="004B2D9F" w:rsidRDefault="004B2D9F" w:rsidP="004B2D9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bookmarkStart w:id="0" w:name="_heading=h.gjdgxs" w:colFirst="0" w:colLast="0"/>
      <w:bookmarkEnd w:id="0"/>
      <w:r>
        <w:t>What is the size of the desk you are sat at?</w:t>
      </w:r>
    </w:p>
    <w:p w14:paraId="2A9D95D7" w14:textId="77777777" w:rsidR="00474F67" w:rsidRDefault="00474F67" w:rsidP="00474F67">
      <w:pPr>
        <w:rPr>
          <w:rFonts w:cs="Arial"/>
          <w:szCs w:val="22"/>
        </w:rPr>
      </w:pPr>
    </w:p>
    <w:p w14:paraId="7A8A2408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571B9" w14:textId="77777777" w:rsidR="0090692B" w:rsidRDefault="0090692B">
      <w:pPr>
        <w:spacing w:before="0" w:after="0"/>
      </w:pPr>
      <w:r>
        <w:separator/>
      </w:r>
    </w:p>
  </w:endnote>
  <w:endnote w:type="continuationSeparator" w:id="0">
    <w:p w14:paraId="37386FA9" w14:textId="77777777" w:rsidR="0090692B" w:rsidRDefault="0090692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E5EE0" w14:textId="77777777" w:rsidR="00D97052" w:rsidRDefault="00D970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BCDD4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2CB26BF" wp14:editId="069A42BC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5C12392" w14:textId="7B02946C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D97052" w:rsidRPr="00D97052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D7E50E8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CB26B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" fillcolor="window" strokecolor="window" strokeweight=".5pt">
              <v:textbox>
                <w:txbxContent>
                  <w:p w14:paraId="25C12392" w14:textId="7B02946C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D97052" w:rsidRPr="00D97052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D7E50E8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6FED580" wp14:editId="595179F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33488" w14:textId="77777777" w:rsidR="00D97052" w:rsidRDefault="00D970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C47A4" w14:textId="77777777" w:rsidR="0090692B" w:rsidRDefault="0090692B">
      <w:pPr>
        <w:spacing w:before="0" w:after="0"/>
      </w:pPr>
      <w:r>
        <w:separator/>
      </w:r>
    </w:p>
  </w:footnote>
  <w:footnote w:type="continuationSeparator" w:id="0">
    <w:p w14:paraId="23189A2D" w14:textId="77777777" w:rsidR="0090692B" w:rsidRDefault="0090692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77A17" w14:textId="77777777" w:rsidR="00D97052" w:rsidRDefault="00D970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3448B" w14:textId="77777777" w:rsidR="000E7BF4" w:rsidRPr="00C60280" w:rsidRDefault="000E7BF4" w:rsidP="000E7BF4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2848" behindDoc="0" locked="0" layoutInCell="1" allowOverlap="1" wp14:anchorId="73BB227F" wp14:editId="6D276AA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C60280">
      <w:rPr>
        <w:rFonts w:cs="Arial"/>
        <w:noProof/>
        <w:sz w:val="24"/>
      </w:rPr>
      <w:t>fication in</w:t>
    </w:r>
    <w:r w:rsidRPr="00C60280">
      <w:rPr>
        <w:sz w:val="24"/>
      </w:rPr>
      <w:t xml:space="preserve"> </w:t>
    </w:r>
    <w:r>
      <w:rPr>
        <w:sz w:val="24"/>
      </w:rPr>
      <w:tab/>
    </w:r>
    <w:r w:rsidRPr="00C60280">
      <w:rPr>
        <w:sz w:val="24"/>
      </w:rPr>
      <w:br/>
    </w:r>
    <w:r w:rsidRPr="00C60280">
      <w:rPr>
        <w:b/>
        <w:bCs/>
        <w:sz w:val="24"/>
      </w:rPr>
      <w:t>Construction: Onsite Construction (Level 3)</w:t>
    </w:r>
  </w:p>
  <w:p w14:paraId="33197C1D" w14:textId="77777777" w:rsidR="000E7BF4" w:rsidRPr="00F03E33" w:rsidRDefault="000E7BF4" w:rsidP="000E7BF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1824" behindDoc="0" locked="1" layoutInCell="1" allowOverlap="1" wp14:anchorId="1C338713" wp14:editId="7FD1A7D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8D5D5E" id="Straight Connector 11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" strokecolor="#5b9bd5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415E0206" w14:textId="7162E836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D88C0" w14:textId="77777777" w:rsidR="00D97052" w:rsidRDefault="00D970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DB4A84"/>
    <w:multiLevelType w:val="multilevel"/>
    <w:tmpl w:val="DEBA09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B835CB"/>
    <w:multiLevelType w:val="multilevel"/>
    <w:tmpl w:val="C1A44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900535">
    <w:abstractNumId w:val="5"/>
  </w:num>
  <w:num w:numId="2" w16cid:durableId="574701877">
    <w:abstractNumId w:val="15"/>
  </w:num>
  <w:num w:numId="3" w16cid:durableId="1028021416">
    <w:abstractNumId w:val="23"/>
  </w:num>
  <w:num w:numId="4" w16cid:durableId="1993484513">
    <w:abstractNumId w:val="17"/>
  </w:num>
  <w:num w:numId="5" w16cid:durableId="1253247875">
    <w:abstractNumId w:val="8"/>
  </w:num>
  <w:num w:numId="6" w16cid:durableId="1089883535">
    <w:abstractNumId w:val="16"/>
  </w:num>
  <w:num w:numId="7" w16cid:durableId="267858504">
    <w:abstractNumId w:val="8"/>
  </w:num>
  <w:num w:numId="8" w16cid:durableId="1967807878">
    <w:abstractNumId w:val="2"/>
  </w:num>
  <w:num w:numId="9" w16cid:durableId="694892774">
    <w:abstractNumId w:val="8"/>
    <w:lvlOverride w:ilvl="0">
      <w:startOverride w:val="1"/>
    </w:lvlOverride>
  </w:num>
  <w:num w:numId="10" w16cid:durableId="721563424">
    <w:abstractNumId w:val="18"/>
  </w:num>
  <w:num w:numId="11" w16cid:durableId="1364936844">
    <w:abstractNumId w:val="14"/>
  </w:num>
  <w:num w:numId="12" w16cid:durableId="1591235106">
    <w:abstractNumId w:val="6"/>
  </w:num>
  <w:num w:numId="13" w16cid:durableId="1122191016">
    <w:abstractNumId w:val="13"/>
  </w:num>
  <w:num w:numId="14" w16cid:durableId="1578437219">
    <w:abstractNumId w:val="19"/>
  </w:num>
  <w:num w:numId="15" w16cid:durableId="1442071268">
    <w:abstractNumId w:val="11"/>
  </w:num>
  <w:num w:numId="16" w16cid:durableId="2071465778">
    <w:abstractNumId w:val="7"/>
  </w:num>
  <w:num w:numId="17" w16cid:durableId="1880625342">
    <w:abstractNumId w:val="25"/>
  </w:num>
  <w:num w:numId="18" w16cid:durableId="1597402981">
    <w:abstractNumId w:val="26"/>
  </w:num>
  <w:num w:numId="19" w16cid:durableId="1134714720">
    <w:abstractNumId w:val="4"/>
  </w:num>
  <w:num w:numId="20" w16cid:durableId="216360878">
    <w:abstractNumId w:val="3"/>
  </w:num>
  <w:num w:numId="21" w16cid:durableId="1223558031">
    <w:abstractNumId w:val="9"/>
  </w:num>
  <w:num w:numId="22" w16cid:durableId="1454053613">
    <w:abstractNumId w:val="9"/>
    <w:lvlOverride w:ilvl="0">
      <w:startOverride w:val="1"/>
    </w:lvlOverride>
  </w:num>
  <w:num w:numId="23" w16cid:durableId="864907806">
    <w:abstractNumId w:val="24"/>
  </w:num>
  <w:num w:numId="24" w16cid:durableId="412702544">
    <w:abstractNumId w:val="9"/>
    <w:lvlOverride w:ilvl="0">
      <w:startOverride w:val="1"/>
    </w:lvlOverride>
  </w:num>
  <w:num w:numId="25" w16cid:durableId="987704707">
    <w:abstractNumId w:val="9"/>
    <w:lvlOverride w:ilvl="0">
      <w:startOverride w:val="1"/>
    </w:lvlOverride>
  </w:num>
  <w:num w:numId="26" w16cid:durableId="444234771">
    <w:abstractNumId w:val="10"/>
  </w:num>
  <w:num w:numId="27" w16cid:durableId="1428037123">
    <w:abstractNumId w:val="20"/>
  </w:num>
  <w:num w:numId="28" w16cid:durableId="1572232863">
    <w:abstractNumId w:val="9"/>
    <w:lvlOverride w:ilvl="0">
      <w:startOverride w:val="1"/>
    </w:lvlOverride>
  </w:num>
  <w:num w:numId="29" w16cid:durableId="1415971318">
    <w:abstractNumId w:val="21"/>
  </w:num>
  <w:num w:numId="30" w16cid:durableId="1453474230">
    <w:abstractNumId w:val="9"/>
  </w:num>
  <w:num w:numId="31" w16cid:durableId="831987466">
    <w:abstractNumId w:val="9"/>
    <w:lvlOverride w:ilvl="0">
      <w:startOverride w:val="1"/>
    </w:lvlOverride>
  </w:num>
  <w:num w:numId="32" w16cid:durableId="1973361752">
    <w:abstractNumId w:val="9"/>
    <w:lvlOverride w:ilvl="0">
      <w:startOverride w:val="1"/>
    </w:lvlOverride>
  </w:num>
  <w:num w:numId="33" w16cid:durableId="57175341">
    <w:abstractNumId w:val="0"/>
  </w:num>
  <w:num w:numId="34" w16cid:durableId="1299608739">
    <w:abstractNumId w:val="12"/>
  </w:num>
  <w:num w:numId="35" w16cid:durableId="1740665200">
    <w:abstractNumId w:val="22"/>
  </w:num>
  <w:num w:numId="36" w16cid:durableId="14257665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B51"/>
    <w:rsid w:val="00002DC1"/>
    <w:rsid w:val="000033BD"/>
    <w:rsid w:val="000439AA"/>
    <w:rsid w:val="0007243A"/>
    <w:rsid w:val="00082C62"/>
    <w:rsid w:val="000B231F"/>
    <w:rsid w:val="000C1804"/>
    <w:rsid w:val="000E194B"/>
    <w:rsid w:val="000E7BF4"/>
    <w:rsid w:val="00110217"/>
    <w:rsid w:val="00152AC3"/>
    <w:rsid w:val="00156AF3"/>
    <w:rsid w:val="0019491D"/>
    <w:rsid w:val="001F74AD"/>
    <w:rsid w:val="00256B51"/>
    <w:rsid w:val="002D07A8"/>
    <w:rsid w:val="003405EA"/>
    <w:rsid w:val="003812E0"/>
    <w:rsid w:val="003916EC"/>
    <w:rsid w:val="003F7F14"/>
    <w:rsid w:val="00404B31"/>
    <w:rsid w:val="00474F67"/>
    <w:rsid w:val="0048500D"/>
    <w:rsid w:val="004B2D9F"/>
    <w:rsid w:val="00524E1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E779E"/>
    <w:rsid w:val="006F7BAF"/>
    <w:rsid w:val="00797FA7"/>
    <w:rsid w:val="00844E1B"/>
    <w:rsid w:val="008729BF"/>
    <w:rsid w:val="008C1F1C"/>
    <w:rsid w:val="008D47A6"/>
    <w:rsid w:val="0090692B"/>
    <w:rsid w:val="009975A0"/>
    <w:rsid w:val="009C5C6E"/>
    <w:rsid w:val="009D6E4B"/>
    <w:rsid w:val="009D7CF8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96F6D"/>
    <w:rsid w:val="00D9705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1E57AF"/>
  <w15:docId w15:val="{99AB388D-D8D9-4A40-A557-8E31903E4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D9705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8CA5B8-B086-487B-8A7C-2C2AF084D3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93FFE9-E7FE-463C-9C65-665D802EED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5890CA-7FAA-49D2-8629-983978F9E9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6</TotalTime>
  <Pages>1</Pages>
  <Words>125</Words>
  <Characters>468</Characters>
  <Application>Microsoft Office Word</Application>
  <DocSecurity>0</DocSecurity>
  <Lines>31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8</cp:revision>
  <cp:lastPrinted>2013-05-15T12:05:00Z</cp:lastPrinted>
  <dcterms:created xsi:type="dcterms:W3CDTF">2021-06-11T13:36:00Z</dcterms:created>
  <dcterms:modified xsi:type="dcterms:W3CDTF">2025-11-12T17:38:00Z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